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2A1B2" w14:textId="77777777" w:rsidR="00B03BC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FUSSET</w:t>
      </w:r>
      <w:r>
        <w:rPr>
          <w:rFonts w:ascii="Times New Roman" w:hAnsi="Times New Roman" w:cs="Times New Roman"/>
          <w:sz w:val="24"/>
          <w:szCs w:val="24"/>
        </w:rPr>
        <w:t xml:space="preserve">      (fl.1485)</w:t>
      </w:r>
    </w:p>
    <w:p w14:paraId="7791F2DE" w14:textId="7F956285" w:rsidR="00B03BC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Egglestone Abbey.</w:t>
      </w:r>
    </w:p>
    <w:p w14:paraId="351F1A3F" w14:textId="77777777" w:rsidR="00B03BC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3EB670" w14:textId="77777777" w:rsidR="00B03BC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E9881B" w14:textId="77777777" w:rsidR="00B03BCA" w:rsidRPr="00FF328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07174E1A" w14:textId="77777777" w:rsidR="00B03BCA" w:rsidRPr="00FF328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241BEA34" w14:textId="77777777" w:rsidR="00B03BC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5DF48D8D" w14:textId="77777777" w:rsidR="00B03BC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75110" w14:textId="77777777" w:rsidR="00B03BC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D8970" w14:textId="77777777" w:rsidR="00B03BCA" w:rsidRPr="00FF328A" w:rsidRDefault="00B03BCA" w:rsidP="00B03B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013F41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AE82F" w14:textId="77777777" w:rsidR="00B03BCA" w:rsidRDefault="00B03BCA" w:rsidP="009139A6">
      <w:r>
        <w:separator/>
      </w:r>
    </w:p>
  </w:endnote>
  <w:endnote w:type="continuationSeparator" w:id="0">
    <w:p w14:paraId="46BB68B2" w14:textId="77777777" w:rsidR="00B03BCA" w:rsidRDefault="00B03B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2C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FF7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273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297E9" w14:textId="77777777" w:rsidR="00B03BCA" w:rsidRDefault="00B03BCA" w:rsidP="009139A6">
      <w:r>
        <w:separator/>
      </w:r>
    </w:p>
  </w:footnote>
  <w:footnote w:type="continuationSeparator" w:id="0">
    <w:p w14:paraId="0244F933" w14:textId="77777777" w:rsidR="00B03BCA" w:rsidRDefault="00B03B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4A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977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8AE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BCA"/>
    <w:rsid w:val="000666E0"/>
    <w:rsid w:val="002510B7"/>
    <w:rsid w:val="005C130B"/>
    <w:rsid w:val="00826F5C"/>
    <w:rsid w:val="009139A6"/>
    <w:rsid w:val="009448BB"/>
    <w:rsid w:val="00A3176C"/>
    <w:rsid w:val="00AE65F8"/>
    <w:rsid w:val="00B03BC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4C327"/>
  <w15:chartTrackingRefBased/>
  <w15:docId w15:val="{DD452BA3-D194-4C5B-8452-4C24A193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2021-09-28T19:47:00Z</dcterms:created>
  <dcterms:modified xsi:type="dcterms:W3CDTF">2021-09-28T19:48:00Z</dcterms:modified>
</cp:coreProperties>
</file>